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308F2" w14:textId="77777777" w:rsidR="00271B20" w:rsidRDefault="00271B20" w:rsidP="00271B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MOLLE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78B07DA" w14:textId="77777777" w:rsidR="00271B20" w:rsidRDefault="00271B20" w:rsidP="00271B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Weasenham</w:t>
      </w:r>
      <w:proofErr w:type="spellEnd"/>
      <w:r>
        <w:rPr>
          <w:rFonts w:ascii="Times New Roman" w:hAnsi="Times New Roman" w:cs="Times New Roman"/>
        </w:rPr>
        <w:t>, Norfolk. Yeoman.</w:t>
      </w:r>
    </w:p>
    <w:p w14:paraId="0BB90B2B" w14:textId="77777777" w:rsidR="00271B20" w:rsidRDefault="00271B20" w:rsidP="00271B20">
      <w:pPr>
        <w:rPr>
          <w:rFonts w:ascii="Times New Roman" w:hAnsi="Times New Roman" w:cs="Times New Roman"/>
        </w:rPr>
      </w:pPr>
    </w:p>
    <w:p w14:paraId="54EE2359" w14:textId="77777777" w:rsidR="00271B20" w:rsidRDefault="00271B20" w:rsidP="00271B20">
      <w:pPr>
        <w:rPr>
          <w:rFonts w:ascii="Times New Roman" w:hAnsi="Times New Roman" w:cs="Times New Roman"/>
        </w:rPr>
      </w:pPr>
    </w:p>
    <w:p w14:paraId="4ECEE60C" w14:textId="77777777" w:rsidR="00271B20" w:rsidRDefault="00271B20" w:rsidP="00271B20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Edward Horn(q.v.) brought a plaint of debt against him, William Novell of </w:t>
      </w:r>
      <w:proofErr w:type="spellStart"/>
      <w:r>
        <w:rPr>
          <w:rFonts w:ascii="Times New Roman" w:hAnsi="Times New Roman" w:cs="Times New Roman"/>
        </w:rPr>
        <w:t>Kettlestone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Cokesford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Snettisham</w:t>
      </w:r>
      <w:proofErr w:type="spellEnd"/>
      <w:r>
        <w:rPr>
          <w:rFonts w:ascii="Times New Roman" w:hAnsi="Times New Roman" w:cs="Times New Roman"/>
        </w:rPr>
        <w:t xml:space="preserve">(q.v.), William </w:t>
      </w:r>
      <w:proofErr w:type="spellStart"/>
      <w:r>
        <w:rPr>
          <w:rFonts w:ascii="Times New Roman" w:hAnsi="Times New Roman" w:cs="Times New Roman"/>
        </w:rPr>
        <w:t>Sturne</w:t>
      </w:r>
      <w:proofErr w:type="spellEnd"/>
      <w:r>
        <w:rPr>
          <w:rFonts w:ascii="Times New Roman" w:hAnsi="Times New Roman" w:cs="Times New Roman"/>
        </w:rPr>
        <w:t xml:space="preserve"> of West </w:t>
      </w:r>
      <w:proofErr w:type="spellStart"/>
      <w:r>
        <w:rPr>
          <w:rFonts w:ascii="Times New Roman" w:hAnsi="Times New Roman" w:cs="Times New Roman"/>
        </w:rPr>
        <w:t>Rudham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Gryke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Whissonset</w:t>
      </w:r>
      <w:proofErr w:type="spellEnd"/>
      <w:r>
        <w:rPr>
          <w:rFonts w:ascii="Times New Roman" w:hAnsi="Times New Roman" w:cs="Times New Roman"/>
        </w:rPr>
        <w:t>(q.v.).</w:t>
      </w:r>
    </w:p>
    <w:p w14:paraId="725C3698" w14:textId="77777777" w:rsidR="00271B20" w:rsidRDefault="00271B20" w:rsidP="00271B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F3FC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6A7560F" w14:textId="77777777" w:rsidR="00271B20" w:rsidRDefault="00271B20" w:rsidP="00271B20">
      <w:pPr>
        <w:rPr>
          <w:rFonts w:ascii="Times New Roman" w:hAnsi="Times New Roman" w:cs="Times New Roman"/>
        </w:rPr>
      </w:pPr>
    </w:p>
    <w:p w14:paraId="6C9D6C91" w14:textId="77777777" w:rsidR="00271B20" w:rsidRDefault="00271B20" w:rsidP="00271B20">
      <w:pPr>
        <w:rPr>
          <w:rFonts w:ascii="Times New Roman" w:hAnsi="Times New Roman" w:cs="Times New Roman"/>
        </w:rPr>
      </w:pPr>
    </w:p>
    <w:p w14:paraId="6E5ADED3" w14:textId="77777777" w:rsidR="00271B20" w:rsidRDefault="00271B20" w:rsidP="00271B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February 2018</w:t>
      </w:r>
    </w:p>
    <w:p w14:paraId="5FBDF2C7" w14:textId="06841245" w:rsidR="006B2F86" w:rsidRPr="00E71FC3" w:rsidRDefault="00963AC0" w:rsidP="00E71FC3">
      <w:pPr>
        <w:pStyle w:val="NoSpacing"/>
      </w:pPr>
      <w:r>
        <w:t>)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C5F54" w14:textId="77777777" w:rsidR="00271B20" w:rsidRDefault="00271B20" w:rsidP="00E71FC3">
      <w:r>
        <w:separator/>
      </w:r>
    </w:p>
  </w:endnote>
  <w:endnote w:type="continuationSeparator" w:id="0">
    <w:p w14:paraId="799351F9" w14:textId="77777777" w:rsidR="00271B20" w:rsidRDefault="00271B2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1319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7B561" w14:textId="77777777" w:rsidR="00271B20" w:rsidRDefault="00271B20" w:rsidP="00E71FC3">
      <w:r>
        <w:separator/>
      </w:r>
    </w:p>
  </w:footnote>
  <w:footnote w:type="continuationSeparator" w:id="0">
    <w:p w14:paraId="1D4103FA" w14:textId="77777777" w:rsidR="00271B20" w:rsidRDefault="00271B2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B20"/>
    <w:rsid w:val="001A7C09"/>
    <w:rsid w:val="00271B20"/>
    <w:rsid w:val="00577BD5"/>
    <w:rsid w:val="00656CBA"/>
    <w:rsid w:val="006A1F77"/>
    <w:rsid w:val="00733BE7"/>
    <w:rsid w:val="00963AC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E177"/>
  <w15:chartTrackingRefBased/>
  <w15:docId w15:val="{4F26E709-35EA-4CB5-92BA-0357B4968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1B2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71B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10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2018-02-12T22:34:00Z</dcterms:created>
  <dcterms:modified xsi:type="dcterms:W3CDTF">2018-02-12T22:44:00Z</dcterms:modified>
</cp:coreProperties>
</file>